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6ED" w:rsidRDefault="00FB56ED" w:rsidP="00FB56E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Robert BYSSHOP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FB56ED" w:rsidRDefault="00FB56ED" w:rsidP="00FB56E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Southwold, Suffolk. Merchant.</w:t>
      </w:r>
    </w:p>
    <w:p w:rsidR="00FB56ED" w:rsidRDefault="00FB56ED" w:rsidP="00FB56E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FB56ED" w:rsidRDefault="00FB56ED" w:rsidP="00FB56E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FB56ED" w:rsidRDefault="00FB56ED" w:rsidP="00FB56E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</w:rPr>
        <w:t>Phelip</w:t>
      </w:r>
      <w:proofErr w:type="spellEnd"/>
      <w:r>
        <w:rPr>
          <w:rFonts w:ascii="Times New Roman" w:eastAsia="Calibri" w:hAnsi="Times New Roman" w:cs="Times New Roman"/>
        </w:rPr>
        <w:t xml:space="preserve"> of Easton </w:t>
      </w:r>
      <w:proofErr w:type="spellStart"/>
      <w:r>
        <w:rPr>
          <w:rFonts w:ascii="Times New Roman" w:eastAsia="Calibri" w:hAnsi="Times New Roman" w:cs="Times New Roman"/>
        </w:rPr>
        <w:t>Bavents</w:t>
      </w:r>
      <w:proofErr w:type="spellEnd"/>
      <w:r>
        <w:rPr>
          <w:rFonts w:ascii="Times New Roman" w:eastAsia="Calibri" w:hAnsi="Times New Roman" w:cs="Times New Roman"/>
        </w:rPr>
        <w:t>(q.v.),</w:t>
      </w:r>
    </w:p>
    <w:p w:rsidR="00FB56ED" w:rsidRDefault="00FB56ED" w:rsidP="00FB56E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John Frank of Easton </w:t>
      </w:r>
      <w:proofErr w:type="spellStart"/>
      <w:r>
        <w:rPr>
          <w:rFonts w:ascii="Times New Roman" w:eastAsia="Calibri" w:hAnsi="Times New Roman" w:cs="Times New Roman"/>
        </w:rPr>
        <w:t>Bavents</w:t>
      </w:r>
      <w:proofErr w:type="spellEnd"/>
      <w:r>
        <w:rPr>
          <w:rFonts w:ascii="Times New Roman" w:eastAsia="Calibri" w:hAnsi="Times New Roman" w:cs="Times New Roman"/>
        </w:rPr>
        <w:t>(q.v.) and Roger Deke of Southwold(q.v.).</w:t>
      </w:r>
    </w:p>
    <w:p w:rsidR="00FB56ED" w:rsidRDefault="00FB56ED" w:rsidP="00FB56E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FB56ED" w:rsidRDefault="00FB56ED" w:rsidP="00FB56ED">
      <w:pPr>
        <w:rPr>
          <w:rFonts w:ascii="Times New Roman" w:eastAsia="Calibri" w:hAnsi="Times New Roman" w:cs="Times New Roman"/>
        </w:rPr>
      </w:pPr>
    </w:p>
    <w:p w:rsidR="00FB56ED" w:rsidRDefault="00FB56ED" w:rsidP="00FB56ED">
      <w:pPr>
        <w:rPr>
          <w:rFonts w:ascii="Times New Roman" w:eastAsia="Calibri" w:hAnsi="Times New Roman" w:cs="Times New Roman"/>
        </w:rPr>
      </w:pPr>
    </w:p>
    <w:p w:rsidR="00FB56ED" w:rsidRDefault="00FB56ED" w:rsidP="00FB56E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20 May 2017</w:t>
      </w:r>
    </w:p>
    <w:p w:rsidR="006B2F86" w:rsidRPr="00E71FC3" w:rsidRDefault="00FB56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6ED" w:rsidRDefault="00FB56ED" w:rsidP="00E71FC3">
      <w:r>
        <w:separator/>
      </w:r>
    </w:p>
  </w:endnote>
  <w:endnote w:type="continuationSeparator" w:id="0">
    <w:p w:rsidR="00FB56ED" w:rsidRDefault="00FB56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6ED" w:rsidRDefault="00FB56ED" w:rsidP="00E71FC3">
      <w:r>
        <w:separator/>
      </w:r>
    </w:p>
  </w:footnote>
  <w:footnote w:type="continuationSeparator" w:id="0">
    <w:p w:rsidR="00FB56ED" w:rsidRDefault="00FB56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6E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3FB016-7D75-4E62-AB25-0686127EE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B56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2017-05-21T20:23:00Z</dcterms:created>
  <dcterms:modified xsi:type="dcterms:W3CDTF">2017-05-21T20:23:00Z</dcterms:modified>
</cp:coreProperties>
</file>